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22795" w14:textId="77777777" w:rsidR="00FD72CB" w:rsidRDefault="00FD72CB" w:rsidP="00FD72C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FERNHAM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1E757AD6" w14:textId="77777777" w:rsidR="00FD72CB" w:rsidRDefault="00FD72CB" w:rsidP="00FD72C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Farringdon Without Ward, London.</w:t>
      </w:r>
    </w:p>
    <w:p w14:paraId="1BF63950" w14:textId="77777777" w:rsidR="00FD72CB" w:rsidRDefault="00FD72CB" w:rsidP="00FD72CB">
      <w:pPr>
        <w:pStyle w:val="NoSpacing"/>
        <w:rPr>
          <w:rFonts w:eastAsia="Times New Roman" w:cs="Times New Roman"/>
          <w:szCs w:val="24"/>
        </w:rPr>
      </w:pPr>
    </w:p>
    <w:p w14:paraId="5001762C" w14:textId="77777777" w:rsidR="00FD72CB" w:rsidRDefault="00FD72CB" w:rsidP="00FD72CB">
      <w:pPr>
        <w:pStyle w:val="NoSpacing"/>
        <w:rPr>
          <w:rFonts w:eastAsia="Times New Roman" w:cs="Times New Roman"/>
          <w:szCs w:val="24"/>
        </w:rPr>
      </w:pPr>
    </w:p>
    <w:p w14:paraId="631F5418" w14:textId="77777777" w:rsidR="00FD72CB" w:rsidRDefault="00FD72CB" w:rsidP="00FD72CB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</w:r>
      <w:r>
        <w:rPr>
          <w:rFonts w:cs="Times New Roman"/>
          <w:szCs w:val="24"/>
        </w:rPr>
        <w:t>He was elected a scavenger.</w:t>
      </w:r>
    </w:p>
    <w:p w14:paraId="43E9FBF4" w14:textId="77777777" w:rsidR="00FD72CB" w:rsidRDefault="00FD72CB" w:rsidP="00FD72CB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02739450" w14:textId="77777777" w:rsidR="00FD72CB" w:rsidRDefault="00FD72CB" w:rsidP="00FD72CB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p.552)</w:t>
      </w:r>
    </w:p>
    <w:p w14:paraId="270D7E48" w14:textId="77777777" w:rsidR="00FD72CB" w:rsidRDefault="00FD72CB" w:rsidP="00FD72CB">
      <w:pPr>
        <w:pStyle w:val="NoSpacing"/>
        <w:ind w:left="1440"/>
        <w:rPr>
          <w:rFonts w:eastAsia="Times New Roman" w:cs="Times New Roman"/>
          <w:szCs w:val="24"/>
        </w:rPr>
      </w:pPr>
    </w:p>
    <w:p w14:paraId="4BB252FF" w14:textId="77777777" w:rsidR="00FD72CB" w:rsidRDefault="00FD72CB" w:rsidP="00FD72CB">
      <w:pPr>
        <w:pStyle w:val="NoSpacing"/>
        <w:rPr>
          <w:rFonts w:eastAsia="Times New Roman" w:cs="Times New Roman"/>
          <w:szCs w:val="24"/>
        </w:rPr>
      </w:pPr>
    </w:p>
    <w:p w14:paraId="1326CC05" w14:textId="77777777" w:rsidR="00FD72CB" w:rsidRDefault="00FD72CB" w:rsidP="00FD72C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December 2023</w:t>
      </w:r>
    </w:p>
    <w:p w14:paraId="42E307C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B4865" w14:textId="77777777" w:rsidR="00FD72CB" w:rsidRDefault="00FD72CB" w:rsidP="009139A6">
      <w:r>
        <w:separator/>
      </w:r>
    </w:p>
  </w:endnote>
  <w:endnote w:type="continuationSeparator" w:id="0">
    <w:p w14:paraId="20C1BD40" w14:textId="77777777" w:rsidR="00FD72CB" w:rsidRDefault="00FD72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9862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FE87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A9E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04AA4" w14:textId="77777777" w:rsidR="00FD72CB" w:rsidRDefault="00FD72CB" w:rsidP="009139A6">
      <w:r>
        <w:separator/>
      </w:r>
    </w:p>
  </w:footnote>
  <w:footnote w:type="continuationSeparator" w:id="0">
    <w:p w14:paraId="207CC8A1" w14:textId="77777777" w:rsidR="00FD72CB" w:rsidRDefault="00FD72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101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E83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E8E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2C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D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F46B8"/>
  <w15:chartTrackingRefBased/>
  <w15:docId w15:val="{E53BBE92-47B1-4E9B-8386-0A6B9F75B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2023-12-26T07:48:00Z</dcterms:created>
  <dcterms:modified xsi:type="dcterms:W3CDTF">2023-12-26T07:49:00Z</dcterms:modified>
</cp:coreProperties>
</file>